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Erneuerung Bergeweg Schwebebahn, Los 2 - Ingenieurbauwerke Treppenanlagen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2026-00101_02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Erneuerung Bergeweg Schwebebahn, Los 2 - Ingenieurbauwerke Treppenanlagen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